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863" w:rsidRPr="00681001" w:rsidRDefault="00F53863" w:rsidP="00681001">
      <w:pPr>
        <w:spacing w:after="0"/>
        <w:ind w:left="496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8100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F53863" w:rsidRPr="00681001" w:rsidRDefault="00F53863" w:rsidP="00681001">
      <w:pPr>
        <w:tabs>
          <w:tab w:val="left" w:pos="666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  муниципальной программе                              </w:t>
      </w:r>
    </w:p>
    <w:p w:rsidR="00F53863" w:rsidRPr="00681001" w:rsidRDefault="00F53863" w:rsidP="00681001">
      <w:pPr>
        <w:tabs>
          <w:tab w:val="left" w:pos="3060"/>
          <w:tab w:val="left" w:pos="62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1001">
        <w:rPr>
          <w:rFonts w:ascii="Times New Roman" w:hAnsi="Times New Roman" w:cs="Times New Roman"/>
          <w:sz w:val="28"/>
          <w:szCs w:val="28"/>
        </w:rPr>
        <w:t xml:space="preserve">«Обеспечение безопасности                            </w:t>
      </w:r>
    </w:p>
    <w:p w:rsidR="00F53863" w:rsidRPr="00681001" w:rsidRDefault="00F53863" w:rsidP="00681001">
      <w:pPr>
        <w:spacing w:after="0"/>
        <w:ind w:left="4254" w:firstLine="709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населения Туапсинского района»</w:t>
      </w:r>
    </w:p>
    <w:p w:rsidR="00F53863" w:rsidRDefault="00F53863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F53863" w:rsidRDefault="00F53863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F53863" w:rsidRDefault="00F53863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F53863" w:rsidRPr="002A7908" w:rsidRDefault="00F53863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F53863" w:rsidRDefault="00F53863" w:rsidP="00AC0ED9">
      <w:pPr>
        <w:suppressAutoHyphens/>
        <w:spacing w:after="0" w:line="240" w:lineRule="auto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</w:p>
    <w:p w:rsidR="00F53863" w:rsidRDefault="00F53863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</w:p>
    <w:p w:rsidR="00F53863" w:rsidRDefault="00F53863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  <w:t xml:space="preserve">  ОБЩИЙ ОБЪЕМ ФИНАНСИРОВАНИЯ</w:t>
      </w:r>
    </w:p>
    <w:p w:rsidR="00F53863" w:rsidRDefault="00F53863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  <w:t xml:space="preserve">   МУНИЦИПАЛЬНОЙ ПРОГРАММЫ</w:t>
      </w:r>
    </w:p>
    <w:p w:rsidR="00F53863" w:rsidRPr="00567252" w:rsidRDefault="00F53863" w:rsidP="00681001">
      <w:pPr>
        <w:tabs>
          <w:tab w:val="left" w:pos="3060"/>
          <w:tab w:val="left" w:pos="622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252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 населения Туапсинского района»</w:t>
      </w:r>
    </w:p>
    <w:p w:rsidR="00F53863" w:rsidRDefault="00F53863" w:rsidP="00AC0ED9">
      <w:pPr>
        <w:suppressAutoHyphens/>
        <w:spacing w:after="0"/>
        <w:rPr>
          <w:rFonts w:ascii="Times New Roman" w:hAnsi="Times New Roman" w:cs="Times New Roman"/>
          <w:b/>
          <w:bCs/>
        </w:rPr>
      </w:pPr>
    </w:p>
    <w:p w:rsidR="00F53863" w:rsidRDefault="00F53863" w:rsidP="00AC0ED9">
      <w:pPr>
        <w:suppressAutoHyphens/>
        <w:spacing w:after="0"/>
        <w:rPr>
          <w:rFonts w:ascii="Times New Roman" w:hAnsi="Times New Roman" w:cs="Times New Roman"/>
          <w:b/>
          <w:bCs/>
        </w:rPr>
      </w:pPr>
    </w:p>
    <w:tbl>
      <w:tblPr>
        <w:tblW w:w="10805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22"/>
        <w:gridCol w:w="1541"/>
        <w:gridCol w:w="1579"/>
        <w:gridCol w:w="1138"/>
        <w:gridCol w:w="1132"/>
        <w:gridCol w:w="8"/>
        <w:gridCol w:w="1747"/>
        <w:gridCol w:w="1138"/>
      </w:tblGrid>
      <w:tr w:rsidR="00F53863" w:rsidRPr="001E261F">
        <w:trPr>
          <w:gridAfter w:val="1"/>
          <w:wAfter w:w="1138" w:type="dxa"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F53863" w:rsidRPr="001E261F">
        <w:trPr>
          <w:gridAfter w:val="1"/>
          <w:wAfter w:w="1138" w:type="dxa"/>
          <w:trHeight w:val="137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 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1001">
              <w:rPr>
                <w:rFonts w:ascii="Times New Roman" w:hAnsi="Times New Roman" w:cs="Times New Roman"/>
                <w:sz w:val="24"/>
                <w:szCs w:val="24"/>
              </w:rPr>
              <w:t>«Поддержка реестровых казачьих обществ Туапсинского района на 2016- 202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1001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9694,5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9694,5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7135AC">
              <w:rPr>
                <w:rFonts w:ascii="Times New Roman" w:hAnsi="Times New Roman" w:cs="Times New Roman"/>
                <w:sz w:val="24"/>
                <w:szCs w:val="24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1B5BB2">
              <w:rPr>
                <w:rFonts w:ascii="Times New Roman" w:hAnsi="Times New Roman" w:cs="Times New Roman"/>
                <w:sz w:val="24"/>
                <w:szCs w:val="24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7135AC">
              <w:rPr>
                <w:rFonts w:ascii="Times New Roman" w:hAnsi="Times New Roman" w:cs="Times New Roman"/>
                <w:sz w:val="24"/>
                <w:szCs w:val="24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1B5BB2">
              <w:rPr>
                <w:rFonts w:ascii="Times New Roman" w:hAnsi="Times New Roman" w:cs="Times New Roman"/>
                <w:sz w:val="24"/>
                <w:szCs w:val="24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53863" w:rsidRPr="001E261F" w:rsidRDefault="00F53863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7135AC">
              <w:rPr>
                <w:rFonts w:ascii="Times New Roman" w:hAnsi="Times New Roman" w:cs="Times New Roman"/>
                <w:sz w:val="24"/>
                <w:szCs w:val="24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1B5BB2">
              <w:rPr>
                <w:rFonts w:ascii="Times New Roman" w:hAnsi="Times New Roman" w:cs="Times New Roman"/>
                <w:sz w:val="24"/>
                <w:szCs w:val="24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53863" w:rsidRPr="001E261F" w:rsidRDefault="00F53863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7135AC">
              <w:rPr>
                <w:rFonts w:ascii="Times New Roman" w:hAnsi="Times New Roman" w:cs="Times New Roman"/>
                <w:sz w:val="24"/>
                <w:szCs w:val="24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1B5BB2">
              <w:rPr>
                <w:rFonts w:ascii="Times New Roman" w:hAnsi="Times New Roman" w:cs="Times New Roman"/>
                <w:sz w:val="24"/>
                <w:szCs w:val="24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53863" w:rsidRPr="001E261F" w:rsidRDefault="00F53863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7135AC">
              <w:rPr>
                <w:rFonts w:ascii="Times New Roman" w:hAnsi="Times New Roman" w:cs="Times New Roman"/>
                <w:sz w:val="24"/>
                <w:szCs w:val="24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1B5BB2">
              <w:rPr>
                <w:rFonts w:ascii="Times New Roman" w:hAnsi="Times New Roman" w:cs="Times New Roman"/>
                <w:sz w:val="24"/>
                <w:szCs w:val="24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CB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59599,5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59599,5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Pr="00DE3E5C">
              <w:rPr>
                <w:rFonts w:ascii="Times New Roman" w:hAnsi="Times New Roman" w:cs="Times New Roman"/>
              </w:rPr>
              <w:t>«Укрепление правопорядка, профилактика правонарушений, усиление борьбы с преступностью и противодействие коррупции в</w:t>
            </w:r>
            <w:r>
              <w:rPr>
                <w:rFonts w:ascii="Times New Roman" w:hAnsi="Times New Roman" w:cs="Times New Roman"/>
              </w:rPr>
              <w:t xml:space="preserve"> Туапсинском районе на 2016-2021</w:t>
            </w:r>
            <w:r w:rsidRPr="00DE3E5C">
              <w:rPr>
                <w:rFonts w:ascii="Times New Roman" w:hAnsi="Times New Roman" w:cs="Times New Roman"/>
              </w:rPr>
              <w:t xml:space="preserve"> годы»</w:t>
            </w:r>
          </w:p>
          <w:p w:rsidR="00F53863" w:rsidRPr="001E261F" w:rsidRDefault="00F53863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63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53863" w:rsidRPr="001E261F" w:rsidRDefault="00F53863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F53863" w:rsidRPr="001E261F" w:rsidRDefault="00F53863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63" w:rsidRPr="001E261F">
        <w:trPr>
          <w:trHeight w:val="345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837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F53863" w:rsidRPr="001E261F" w:rsidRDefault="00F53863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63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185064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FD38D3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F53863" w:rsidRPr="001E261F" w:rsidRDefault="00F53863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63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185064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FD38D3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F53863" w:rsidRPr="001E261F" w:rsidRDefault="00F53863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63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53863" w:rsidRPr="001E261F" w:rsidRDefault="00F53863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185064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FD38D3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F53863" w:rsidRPr="001E261F" w:rsidRDefault="00F53863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63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53863" w:rsidRPr="001E261F" w:rsidRDefault="00F53863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185064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FD38D3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F53863" w:rsidRPr="001E261F" w:rsidRDefault="00F53863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63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53863" w:rsidRPr="001E261F" w:rsidRDefault="00F53863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185064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FD38D3">
              <w:rPr>
                <w:rFonts w:ascii="Times New Roman" w:hAnsi="Times New Roman" w:cs="Times New Roman"/>
                <w:sz w:val="24"/>
                <w:szCs w:val="24"/>
              </w:rPr>
              <w:t>206,3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F53863" w:rsidRPr="001E261F" w:rsidRDefault="00F53863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1081,75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1081,75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CD9">
              <w:rPr>
                <w:rFonts w:ascii="Times New Roman" w:hAnsi="Times New Roman" w:cs="Times New Roman"/>
                <w:sz w:val="24"/>
                <w:szCs w:val="24"/>
              </w:rPr>
              <w:t xml:space="preserve">«Противодействие незаконному обороту наркотиков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Туапсинского района на 2016-2021</w:t>
            </w:r>
            <w:r w:rsidRPr="00913CD9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  <w:p w:rsidR="00F53863" w:rsidRPr="001E261F" w:rsidRDefault="00F53863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5"/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201,8</w:t>
            </w:r>
          </w:p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201,8</w:t>
            </w:r>
          </w:p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53863" w:rsidRPr="001E261F" w:rsidRDefault="00F53863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53863" w:rsidRPr="001E261F" w:rsidRDefault="00F53863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53863" w:rsidRPr="001E261F" w:rsidRDefault="00F53863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541,9</w:t>
            </w:r>
          </w:p>
          <w:p w:rsidR="00F53863" w:rsidRPr="00BA135C" w:rsidRDefault="00F53863" w:rsidP="005672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541,9</w:t>
            </w:r>
          </w:p>
          <w:p w:rsidR="00F53863" w:rsidRPr="00BA135C" w:rsidRDefault="00F53863" w:rsidP="005672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2743,3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2743,3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BA135C" w:rsidRDefault="00F53863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bookmarkEnd w:id="0"/>
      <w:tr w:rsidR="00F53863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программе</w:t>
            </w:r>
          </w:p>
          <w:p w:rsidR="00F53863" w:rsidRPr="001E261F" w:rsidRDefault="00F53863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9946,3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9946,3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spacing w:after="0" w:line="240" w:lineRule="auto"/>
              <w:jc w:val="center"/>
            </w:pPr>
            <w:r w:rsidRPr="00FB00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  <w:r w:rsidRPr="00FB002E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spacing w:after="0" w:line="240" w:lineRule="auto"/>
              <w:jc w:val="center"/>
            </w:pPr>
            <w:r w:rsidRPr="004B4562">
              <w:rPr>
                <w:rFonts w:ascii="Times New Roman" w:hAnsi="Times New Roman" w:cs="Times New Roman"/>
                <w:sz w:val="24"/>
                <w:szCs w:val="24"/>
              </w:rPr>
              <w:t>10722,2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F53863" w:rsidRPr="001E261F" w:rsidRDefault="00F53863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45388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45388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53863" w:rsidRPr="001E261F" w:rsidRDefault="00F53863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45388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10729,2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Default="00F53863" w:rsidP="00567252">
            <w:pPr>
              <w:jc w:val="center"/>
            </w:pPr>
            <w:r w:rsidRPr="0045388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3863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63424,3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63424,3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3863" w:rsidRPr="001E261F" w:rsidRDefault="00F53863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3863" w:rsidRPr="00EA43EA" w:rsidRDefault="00F53863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53863" w:rsidRDefault="00F53863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53863" w:rsidRDefault="00F53863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53863" w:rsidRPr="008F64E1" w:rsidRDefault="00F53863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 xml:space="preserve">Начальник отдела по профилактике </w:t>
      </w:r>
    </w:p>
    <w:p w:rsidR="00F53863" w:rsidRPr="008F64E1" w:rsidRDefault="00F53863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>правонарушений и взаимодействию с</w:t>
      </w:r>
    </w:p>
    <w:p w:rsidR="00F53863" w:rsidRPr="008F64E1" w:rsidRDefault="00F53863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>общественными формированиями</w:t>
      </w:r>
    </w:p>
    <w:p w:rsidR="00F53863" w:rsidRPr="008F64E1" w:rsidRDefault="00F53863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F53863" w:rsidRPr="008F64E1" w:rsidRDefault="00F53863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F64E1">
        <w:rPr>
          <w:rFonts w:ascii="Times New Roman" w:hAnsi="Times New Roman" w:cs="Times New Roman"/>
          <w:sz w:val="28"/>
          <w:szCs w:val="28"/>
        </w:rPr>
        <w:t>К.И.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4E1">
        <w:rPr>
          <w:rFonts w:ascii="Times New Roman" w:hAnsi="Times New Roman" w:cs="Times New Roman"/>
          <w:sz w:val="28"/>
          <w:szCs w:val="28"/>
        </w:rPr>
        <w:t>Здор</w:t>
      </w:r>
    </w:p>
    <w:sectPr w:rsidR="00F53863" w:rsidRPr="008F64E1" w:rsidSect="00701F02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863" w:rsidRDefault="00F53863" w:rsidP="00CA5CD4">
      <w:pPr>
        <w:spacing w:after="0" w:line="240" w:lineRule="auto"/>
      </w:pPr>
      <w:r>
        <w:separator/>
      </w:r>
    </w:p>
  </w:endnote>
  <w:endnote w:type="continuationSeparator" w:id="0">
    <w:p w:rsidR="00F53863" w:rsidRDefault="00F53863" w:rsidP="00CA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863" w:rsidRDefault="00F53863" w:rsidP="00CA5CD4">
      <w:pPr>
        <w:spacing w:after="0" w:line="240" w:lineRule="auto"/>
      </w:pPr>
      <w:r>
        <w:separator/>
      </w:r>
    </w:p>
  </w:footnote>
  <w:footnote w:type="continuationSeparator" w:id="0">
    <w:p w:rsidR="00F53863" w:rsidRDefault="00F53863" w:rsidP="00CA5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863" w:rsidRPr="00681001" w:rsidRDefault="00F53863">
    <w:pPr>
      <w:pStyle w:val="Header"/>
      <w:jc w:val="center"/>
      <w:rPr>
        <w:rFonts w:ascii="Times New Roman" w:hAnsi="Times New Roman" w:cs="Times New Roman"/>
        <w:sz w:val="28"/>
        <w:szCs w:val="28"/>
      </w:rPr>
    </w:pPr>
    <w:r w:rsidRPr="00681001">
      <w:rPr>
        <w:rFonts w:ascii="Times New Roman" w:hAnsi="Times New Roman" w:cs="Times New Roman"/>
        <w:sz w:val="28"/>
        <w:szCs w:val="28"/>
      </w:rPr>
      <w:fldChar w:fldCharType="begin"/>
    </w:r>
    <w:r w:rsidRPr="00681001">
      <w:rPr>
        <w:rFonts w:ascii="Times New Roman" w:hAnsi="Times New Roman" w:cs="Times New Roman"/>
        <w:sz w:val="28"/>
        <w:szCs w:val="28"/>
      </w:rPr>
      <w:instrText>PAGE   \* MERGEFORMAT</w:instrText>
    </w:r>
    <w:r w:rsidRPr="00681001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3</w:t>
    </w:r>
    <w:r w:rsidRPr="00681001">
      <w:rPr>
        <w:rFonts w:ascii="Times New Roman" w:hAnsi="Times New Roman" w:cs="Times New Roman"/>
        <w:sz w:val="28"/>
        <w:szCs w:val="28"/>
      </w:rPr>
      <w:fldChar w:fldCharType="end"/>
    </w:r>
  </w:p>
  <w:p w:rsidR="00F53863" w:rsidRDefault="00F5386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5CD4"/>
    <w:rsid w:val="0000163D"/>
    <w:rsid w:val="000045F0"/>
    <w:rsid w:val="0001240A"/>
    <w:rsid w:val="00032AC1"/>
    <w:rsid w:val="00092FF0"/>
    <w:rsid w:val="000A77DF"/>
    <w:rsid w:val="00100C0F"/>
    <w:rsid w:val="00105040"/>
    <w:rsid w:val="001268EF"/>
    <w:rsid w:val="00176C6F"/>
    <w:rsid w:val="00185064"/>
    <w:rsid w:val="001B5BB2"/>
    <w:rsid w:val="001E261F"/>
    <w:rsid w:val="00292864"/>
    <w:rsid w:val="002930DD"/>
    <w:rsid w:val="002A7908"/>
    <w:rsid w:val="002E31F3"/>
    <w:rsid w:val="002F5D25"/>
    <w:rsid w:val="00303471"/>
    <w:rsid w:val="0031648B"/>
    <w:rsid w:val="00360292"/>
    <w:rsid w:val="00393907"/>
    <w:rsid w:val="003C5E8D"/>
    <w:rsid w:val="003E66F8"/>
    <w:rsid w:val="003E6F04"/>
    <w:rsid w:val="003F3374"/>
    <w:rsid w:val="00400BC1"/>
    <w:rsid w:val="004060D8"/>
    <w:rsid w:val="00432BE9"/>
    <w:rsid w:val="0045337C"/>
    <w:rsid w:val="00453888"/>
    <w:rsid w:val="00460DB3"/>
    <w:rsid w:val="0046283A"/>
    <w:rsid w:val="004A5DC7"/>
    <w:rsid w:val="004B0066"/>
    <w:rsid w:val="004B4562"/>
    <w:rsid w:val="004D2E52"/>
    <w:rsid w:val="004D6AC4"/>
    <w:rsid w:val="0050253D"/>
    <w:rsid w:val="005211CC"/>
    <w:rsid w:val="00525EA4"/>
    <w:rsid w:val="00545A85"/>
    <w:rsid w:val="00567252"/>
    <w:rsid w:val="00586B10"/>
    <w:rsid w:val="006002FC"/>
    <w:rsid w:val="006043BF"/>
    <w:rsid w:val="0061555B"/>
    <w:rsid w:val="00677EA7"/>
    <w:rsid w:val="00681001"/>
    <w:rsid w:val="00685EFF"/>
    <w:rsid w:val="00701F02"/>
    <w:rsid w:val="00707A39"/>
    <w:rsid w:val="007135AC"/>
    <w:rsid w:val="00714F78"/>
    <w:rsid w:val="007156B4"/>
    <w:rsid w:val="00732BA9"/>
    <w:rsid w:val="0073583F"/>
    <w:rsid w:val="0078605B"/>
    <w:rsid w:val="00790643"/>
    <w:rsid w:val="0079180B"/>
    <w:rsid w:val="007C6ACD"/>
    <w:rsid w:val="007D23EE"/>
    <w:rsid w:val="008379E9"/>
    <w:rsid w:val="0087004F"/>
    <w:rsid w:val="008B70E0"/>
    <w:rsid w:val="008C11CA"/>
    <w:rsid w:val="008F64E1"/>
    <w:rsid w:val="00905418"/>
    <w:rsid w:val="00913CD9"/>
    <w:rsid w:val="0096444B"/>
    <w:rsid w:val="00986E07"/>
    <w:rsid w:val="00994E3B"/>
    <w:rsid w:val="00997FD4"/>
    <w:rsid w:val="009B4B27"/>
    <w:rsid w:val="009C01AE"/>
    <w:rsid w:val="009C2CA2"/>
    <w:rsid w:val="009D77EE"/>
    <w:rsid w:val="00AB1B11"/>
    <w:rsid w:val="00AC0ED9"/>
    <w:rsid w:val="00B41006"/>
    <w:rsid w:val="00B73112"/>
    <w:rsid w:val="00B82F64"/>
    <w:rsid w:val="00BA135C"/>
    <w:rsid w:val="00BB76A4"/>
    <w:rsid w:val="00BC20C2"/>
    <w:rsid w:val="00BC753A"/>
    <w:rsid w:val="00BE5455"/>
    <w:rsid w:val="00C11435"/>
    <w:rsid w:val="00C24DD1"/>
    <w:rsid w:val="00C3672A"/>
    <w:rsid w:val="00C926FC"/>
    <w:rsid w:val="00C965A4"/>
    <w:rsid w:val="00CA5312"/>
    <w:rsid w:val="00CA5CD4"/>
    <w:rsid w:val="00CB1BDB"/>
    <w:rsid w:val="00CD67BB"/>
    <w:rsid w:val="00CD681C"/>
    <w:rsid w:val="00D445E0"/>
    <w:rsid w:val="00D44C1C"/>
    <w:rsid w:val="00DA627B"/>
    <w:rsid w:val="00DB6FD8"/>
    <w:rsid w:val="00DB776E"/>
    <w:rsid w:val="00DD254C"/>
    <w:rsid w:val="00DD6E99"/>
    <w:rsid w:val="00DE3E5C"/>
    <w:rsid w:val="00DE3EA2"/>
    <w:rsid w:val="00E545E0"/>
    <w:rsid w:val="00E60251"/>
    <w:rsid w:val="00EA43EA"/>
    <w:rsid w:val="00F07409"/>
    <w:rsid w:val="00F437F6"/>
    <w:rsid w:val="00F53863"/>
    <w:rsid w:val="00F540E4"/>
    <w:rsid w:val="00F97E02"/>
    <w:rsid w:val="00FB002E"/>
    <w:rsid w:val="00FD38D3"/>
    <w:rsid w:val="00FE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CD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5C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CA5CD4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CA5C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A5CD4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3</Pages>
  <Words>322</Words>
  <Characters>1842</Characters>
  <Application>Microsoft Office Outlook</Application>
  <DocSecurity>0</DocSecurity>
  <Lines>0</Lines>
  <Paragraphs>0</Paragraphs>
  <ScaleCrop>false</ScaleCrop>
  <Company>Администрация МО Туапсинский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ПРИЛОЖЕНИЕ № 2</dc:title>
  <dc:subject/>
  <dc:creator>Фидяева Екатерина</dc:creator>
  <cp:keywords/>
  <dc:description/>
  <cp:lastModifiedBy>кирилл</cp:lastModifiedBy>
  <cp:revision>4</cp:revision>
  <cp:lastPrinted>2016-10-11T07:54:00Z</cp:lastPrinted>
  <dcterms:created xsi:type="dcterms:W3CDTF">2015-10-19T12:38:00Z</dcterms:created>
  <dcterms:modified xsi:type="dcterms:W3CDTF">2016-10-11T07:54:00Z</dcterms:modified>
</cp:coreProperties>
</file>